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E70" w:rsidRDefault="00404E70" w:rsidP="00404E70">
      <w:pPr>
        <w:pStyle w:val="NoSpacing"/>
      </w:pPr>
      <w:r>
        <w:rPr>
          <w:u w:val="single"/>
        </w:rPr>
        <w:t>John RYSLE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404E70" w:rsidRDefault="00404E70" w:rsidP="00404E70">
      <w:pPr>
        <w:pStyle w:val="NoSpacing"/>
      </w:pPr>
    </w:p>
    <w:p w:rsidR="00404E70" w:rsidRDefault="00404E70" w:rsidP="00404E70">
      <w:pPr>
        <w:pStyle w:val="NoSpacing"/>
      </w:pPr>
    </w:p>
    <w:p w:rsidR="00404E70" w:rsidRDefault="00404E70" w:rsidP="00404E70">
      <w:pPr>
        <w:pStyle w:val="NoSpacing"/>
      </w:pPr>
      <w:r>
        <w:t>21 Jun.1425</w:t>
      </w:r>
      <w:r>
        <w:tab/>
        <w:t>He was a juror on the inquisition post mortem held in Southwark,</w:t>
      </w:r>
    </w:p>
    <w:p w:rsidR="00404E70" w:rsidRDefault="00404E70" w:rsidP="00404E70">
      <w:pPr>
        <w:pStyle w:val="NoSpacing"/>
      </w:pPr>
      <w:r>
        <w:tab/>
      </w:r>
      <w:r>
        <w:tab/>
        <w:t>Surrey, into lands of Edmund Mortimer, Earl of March.</w:t>
      </w:r>
    </w:p>
    <w:p w:rsidR="00404E70" w:rsidRDefault="00404E70" w:rsidP="00404E7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22-474)</w:t>
      </w:r>
    </w:p>
    <w:p w:rsidR="00404E70" w:rsidRDefault="00404E70" w:rsidP="00404E70">
      <w:pPr>
        <w:pStyle w:val="NoSpacing"/>
      </w:pPr>
    </w:p>
    <w:p w:rsidR="00404E70" w:rsidRDefault="00404E70" w:rsidP="00404E70">
      <w:pPr>
        <w:pStyle w:val="NoSpacing"/>
      </w:pPr>
    </w:p>
    <w:p w:rsidR="00404E70" w:rsidRPr="00BE775D" w:rsidRDefault="00404E70" w:rsidP="00404E70">
      <w:pPr>
        <w:pStyle w:val="NoSpacing"/>
      </w:pPr>
      <w:r>
        <w:t>13 April 2018</w:t>
      </w:r>
    </w:p>
    <w:p w:rsidR="006B2F86" w:rsidRPr="00404E70" w:rsidRDefault="00404E70" w:rsidP="00E71FC3">
      <w:pPr>
        <w:pStyle w:val="NoSpacing"/>
      </w:pPr>
      <w:bookmarkStart w:id="0" w:name="_GoBack"/>
      <w:bookmarkEnd w:id="0"/>
    </w:p>
    <w:sectPr w:rsidR="006B2F86" w:rsidRPr="00404E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4E70" w:rsidRDefault="00404E70" w:rsidP="00E71FC3">
      <w:pPr>
        <w:spacing w:after="0" w:line="240" w:lineRule="auto"/>
      </w:pPr>
      <w:r>
        <w:separator/>
      </w:r>
    </w:p>
  </w:endnote>
  <w:endnote w:type="continuationSeparator" w:id="0">
    <w:p w:rsidR="00404E70" w:rsidRDefault="00404E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4E70" w:rsidRDefault="00404E70" w:rsidP="00E71FC3">
      <w:pPr>
        <w:spacing w:after="0" w:line="240" w:lineRule="auto"/>
      </w:pPr>
      <w:r>
        <w:separator/>
      </w:r>
    </w:p>
  </w:footnote>
  <w:footnote w:type="continuationSeparator" w:id="0">
    <w:p w:rsidR="00404E70" w:rsidRDefault="00404E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70"/>
    <w:rsid w:val="001A7C09"/>
    <w:rsid w:val="00404E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38769"/>
  <w15:chartTrackingRefBased/>
  <w15:docId w15:val="{C4BED2E5-C3A9-4C25-AEC3-1EEBA9E4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2018-04-13T18:55:00Z</dcterms:created>
  <dcterms:modified xsi:type="dcterms:W3CDTF">2018-04-13T18:56:00Z</dcterms:modified>
</cp:coreProperties>
</file>